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82E" w:rsidRDefault="007C382E" w:rsidP="00D478C3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D478C3">
        <w:rPr>
          <w:rFonts w:ascii="Comic Sans MS" w:hAnsi="Comic Sans MS"/>
          <w:b/>
          <w:sz w:val="20"/>
          <w:szCs w:val="20"/>
        </w:rPr>
        <w:t>MİLLÎ EĞİTİM BAKANLIĞI OKUL ÖNCESİ EĞİTİM PROGRAMI EYLÜL AYI EĞİTİM PLANI</w:t>
      </w:r>
    </w:p>
    <w:p w:rsidR="007C382E" w:rsidRDefault="007C382E" w:rsidP="00D478C3">
      <w:pPr>
        <w:pStyle w:val="NoSpacing"/>
        <w:rPr>
          <w:rFonts w:ascii="Comic Sans MS" w:hAnsi="Comic Sans MS"/>
          <w:b/>
          <w:sz w:val="20"/>
          <w:szCs w:val="20"/>
        </w:rPr>
      </w:pPr>
      <w:r w:rsidRPr="00D478C3">
        <w:rPr>
          <w:rFonts w:ascii="Comic Sans MS" w:hAnsi="Comic Sans MS"/>
          <w:b/>
          <w:sz w:val="20"/>
          <w:szCs w:val="20"/>
        </w:rPr>
        <w:t>Okul Adı</w:t>
      </w:r>
      <w:r w:rsidRPr="00D478C3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   </w:t>
      </w:r>
      <w:r w:rsidRPr="00D478C3">
        <w:rPr>
          <w:rFonts w:ascii="Comic Sans MS" w:hAnsi="Comic Sans MS"/>
          <w:b/>
          <w:sz w:val="20"/>
          <w:szCs w:val="20"/>
        </w:rPr>
        <w:t>:</w:t>
      </w:r>
    </w:p>
    <w:p w:rsidR="007C382E" w:rsidRPr="00D478C3" w:rsidRDefault="007C382E" w:rsidP="00D478C3">
      <w:pPr>
        <w:pStyle w:val="NoSpacing"/>
        <w:rPr>
          <w:rFonts w:ascii="Comic Sans MS" w:hAnsi="Comic Sans MS"/>
          <w:b/>
          <w:sz w:val="20"/>
          <w:szCs w:val="20"/>
        </w:rPr>
      </w:pPr>
      <w:r w:rsidRPr="00D478C3">
        <w:rPr>
          <w:rFonts w:ascii="Comic Sans MS" w:hAnsi="Comic Sans MS"/>
          <w:b/>
          <w:sz w:val="20"/>
          <w:szCs w:val="20"/>
        </w:rPr>
        <w:t>Tarih</w:t>
      </w:r>
      <w:r w:rsidRPr="00D478C3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           </w:t>
      </w:r>
      <w:r w:rsidRPr="00D478C3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D478C3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EYLÜL/2016</w:t>
      </w:r>
    </w:p>
    <w:p w:rsidR="007C382E" w:rsidRPr="00D478C3" w:rsidRDefault="007C382E" w:rsidP="00D478C3">
      <w:pPr>
        <w:pStyle w:val="NoSpacing"/>
        <w:rPr>
          <w:rFonts w:ascii="Comic Sans MS" w:hAnsi="Comic Sans MS"/>
          <w:b/>
          <w:sz w:val="20"/>
          <w:szCs w:val="20"/>
        </w:rPr>
      </w:pPr>
      <w:r w:rsidRPr="00D478C3">
        <w:rPr>
          <w:rFonts w:ascii="Comic Sans MS" w:hAnsi="Comic Sans MS"/>
          <w:b/>
          <w:sz w:val="20"/>
          <w:szCs w:val="20"/>
        </w:rPr>
        <w:t>Yaş Grubu</w:t>
      </w:r>
      <w:r w:rsidRPr="00D478C3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   </w:t>
      </w:r>
      <w:r w:rsidRPr="00D478C3">
        <w:rPr>
          <w:rFonts w:ascii="Comic Sans MS" w:hAnsi="Comic Sans MS"/>
          <w:b/>
          <w:sz w:val="20"/>
          <w:szCs w:val="20"/>
        </w:rPr>
        <w:t xml:space="preserve">: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D478C3">
        <w:rPr>
          <w:rFonts w:ascii="Comic Sans MS" w:hAnsi="Comic Sans MS"/>
          <w:sz w:val="20"/>
          <w:szCs w:val="20"/>
        </w:rPr>
        <w:t>48-66 Ay</w:t>
      </w:r>
    </w:p>
    <w:p w:rsidR="007C382E" w:rsidRDefault="007C382E" w:rsidP="00D478C3">
      <w:pPr>
        <w:pStyle w:val="NoSpacing"/>
        <w:rPr>
          <w:rFonts w:ascii="Comic Sans MS" w:hAnsi="Comic Sans MS"/>
          <w:b/>
          <w:sz w:val="20"/>
          <w:szCs w:val="20"/>
        </w:rPr>
      </w:pPr>
      <w:r w:rsidRPr="00D478C3">
        <w:rPr>
          <w:rFonts w:ascii="Comic Sans MS" w:hAnsi="Comic Sans MS"/>
          <w:b/>
          <w:sz w:val="20"/>
          <w:szCs w:val="20"/>
        </w:rPr>
        <w:t xml:space="preserve">Öğretmen Adı   </w:t>
      </w:r>
      <w:r>
        <w:rPr>
          <w:rFonts w:ascii="Comic Sans MS" w:hAnsi="Comic Sans MS"/>
          <w:b/>
          <w:sz w:val="20"/>
          <w:szCs w:val="20"/>
        </w:rPr>
        <w:t xml:space="preserve"> :</w:t>
      </w:r>
    </w:p>
    <w:p w:rsidR="007C382E" w:rsidRDefault="007C382E" w:rsidP="00D478C3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7C382E" w:rsidRPr="00D478C3" w:rsidRDefault="007C382E" w:rsidP="0063376D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D478C3">
        <w:rPr>
          <w:rFonts w:ascii="Comic Sans MS" w:hAnsi="Comic Sans MS"/>
          <w:b/>
          <w:sz w:val="20"/>
          <w:szCs w:val="20"/>
        </w:rPr>
        <w:t>KAZANIMLAR VE GÖSTERGELERİ</w:t>
      </w:r>
    </w:p>
    <w:p w:rsidR="007C382E" w:rsidRDefault="007C382E" w:rsidP="0063376D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BİLİŞSEL GELİŞİM</w:t>
      </w:r>
    </w:p>
    <w:p w:rsidR="007C382E" w:rsidRPr="007F301B" w:rsidRDefault="007C382E" w:rsidP="007F301B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b/>
          <w:sz w:val="20"/>
          <w:szCs w:val="20"/>
        </w:rPr>
      </w:pPr>
      <w:r w:rsidRPr="007F301B">
        <w:rPr>
          <w:rFonts w:ascii="Comic Sans MS" w:hAnsi="Comic Sans MS"/>
          <w:b/>
          <w:sz w:val="20"/>
          <w:szCs w:val="20"/>
        </w:rPr>
        <w:t>Kazanım 1: Nesne/durum/olaya dikkatini verir.</w:t>
      </w:r>
    </w:p>
    <w:p w:rsidR="007C382E" w:rsidRPr="007F301B" w:rsidRDefault="007C382E" w:rsidP="0063376D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Göstergeleri: </w:t>
      </w:r>
      <w:r w:rsidRPr="007F301B">
        <w:rPr>
          <w:rFonts w:ascii="Comic Sans MS" w:hAnsi="Comic Sans MS"/>
          <w:sz w:val="20"/>
          <w:szCs w:val="20"/>
        </w:rPr>
        <w:t>Dikkat edilmesi gereken nesne/durum/olaya odaklanır. Dikkatini çeken nesne/durum/olaya yönelik sorular sorar. Dikkatini çeken nesne/durum/olayı ayrıntılarıyla açıklar.</w:t>
      </w:r>
    </w:p>
    <w:p w:rsidR="007C382E" w:rsidRPr="0063376D" w:rsidRDefault="007C382E" w:rsidP="0063376D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3376D">
        <w:rPr>
          <w:rFonts w:ascii="Comic Sans MS" w:hAnsi="Comic Sans MS"/>
          <w:b/>
          <w:sz w:val="20"/>
          <w:szCs w:val="20"/>
        </w:rPr>
        <w:t>Kazanım5. Nesne ya da varlıkları gözlemler.</w:t>
      </w:r>
    </w:p>
    <w:p w:rsidR="007C382E" w:rsidRDefault="007C382E" w:rsidP="0063376D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3376D">
        <w:rPr>
          <w:rFonts w:ascii="Comic Sans MS" w:hAnsi="Comic Sans MS"/>
          <w:b/>
          <w:sz w:val="20"/>
          <w:szCs w:val="20"/>
        </w:rPr>
        <w:t xml:space="preserve">Göstergeler: </w:t>
      </w:r>
      <w:r w:rsidRPr="007F301B">
        <w:rPr>
          <w:rFonts w:ascii="Comic Sans MS" w:hAnsi="Comic Sans MS"/>
          <w:sz w:val="20"/>
          <w:szCs w:val="20"/>
        </w:rPr>
        <w:t>Nesne/varlığın adını söyler. Nesne /varlığın kullanım amaçlarını söyler.</w:t>
      </w:r>
      <w:r w:rsidRPr="007F301B">
        <w:t xml:space="preserve"> </w:t>
      </w:r>
      <w:r w:rsidRPr="007F301B">
        <w:rPr>
          <w:rFonts w:ascii="Comic Sans MS" w:hAnsi="Comic Sans MS"/>
          <w:sz w:val="20"/>
          <w:szCs w:val="20"/>
        </w:rPr>
        <w:t>Nesne/varlığın rengini söyler. Nesne/varlığın şeklini söyler</w:t>
      </w:r>
    </w:p>
    <w:p w:rsidR="007C382E" w:rsidRPr="007F301B" w:rsidRDefault="007C382E" w:rsidP="007F301B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7F301B">
        <w:rPr>
          <w:rFonts w:ascii="Comic Sans MS" w:hAnsi="Comic Sans MS"/>
          <w:b/>
          <w:sz w:val="20"/>
          <w:szCs w:val="20"/>
        </w:rPr>
        <w:t>Kazanım 19: Problem durumlarına çözüm üretir.</w:t>
      </w:r>
    </w:p>
    <w:p w:rsidR="007C382E" w:rsidRDefault="007C382E" w:rsidP="007F301B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7F301B">
        <w:rPr>
          <w:rFonts w:ascii="Comic Sans MS" w:hAnsi="Comic Sans MS"/>
          <w:b/>
          <w:sz w:val="20"/>
          <w:szCs w:val="20"/>
        </w:rPr>
        <w:t xml:space="preserve">Göstergeleri: </w:t>
      </w:r>
      <w:r w:rsidRPr="007F301B">
        <w:rPr>
          <w:rFonts w:ascii="Comic Sans MS" w:hAnsi="Comic Sans MS"/>
          <w:sz w:val="20"/>
          <w:szCs w:val="20"/>
        </w:rPr>
        <w:t>Problemi söyler. Probleme çeşitli çözüm yolları önerir. Seçtiği çözüm yolunun gerekçesini söyler.</w:t>
      </w:r>
    </w:p>
    <w:p w:rsidR="007C382E" w:rsidRDefault="007C382E" w:rsidP="0063376D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</w:p>
    <w:p w:rsidR="007C382E" w:rsidRDefault="007C382E" w:rsidP="0063376D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DİL GELİŞİMI</w:t>
      </w:r>
    </w:p>
    <w:p w:rsidR="007C382E" w:rsidRPr="007F301B" w:rsidRDefault="007C382E" w:rsidP="007F301B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7F301B">
        <w:rPr>
          <w:rFonts w:ascii="Comic Sans MS" w:hAnsi="Comic Sans MS"/>
          <w:b/>
          <w:sz w:val="20"/>
          <w:szCs w:val="20"/>
        </w:rPr>
        <w:t xml:space="preserve">Kazanım 5: Dili iletişim amacıyla kullanır. </w:t>
      </w:r>
    </w:p>
    <w:p w:rsidR="007C382E" w:rsidRDefault="007C382E" w:rsidP="007F301B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7F301B">
        <w:rPr>
          <w:rFonts w:ascii="Comic Sans MS" w:hAnsi="Comic Sans MS"/>
          <w:b/>
          <w:sz w:val="20"/>
          <w:szCs w:val="20"/>
        </w:rPr>
        <w:t>Göstergeleri:</w:t>
      </w:r>
      <w:r w:rsidRPr="007F301B">
        <w:t xml:space="preserve"> </w:t>
      </w:r>
      <w:r w:rsidRPr="007F301B">
        <w:rPr>
          <w:rFonts w:ascii="Comic Sans MS" w:hAnsi="Comic Sans MS"/>
          <w:sz w:val="20"/>
          <w:szCs w:val="20"/>
        </w:rPr>
        <w:t>Konuşma sırasında göz teması kurar. Sohbete katılır. Konuşmak için sırasını bekler.</w:t>
      </w:r>
      <w:r w:rsidRPr="007F301B">
        <w:t xml:space="preserve"> </w:t>
      </w:r>
      <w:r w:rsidRPr="007F301B">
        <w:rPr>
          <w:rFonts w:ascii="Comic Sans MS" w:hAnsi="Comic Sans MS"/>
          <w:sz w:val="20"/>
          <w:szCs w:val="20"/>
        </w:rPr>
        <w:t>Duygu, düşünce ve hayallerini söyler.</w:t>
      </w:r>
      <w:r w:rsidRPr="007F301B">
        <w:rPr>
          <w:rFonts w:ascii="Comic Sans MS" w:hAnsi="Comic Sans MS"/>
          <w:b/>
          <w:sz w:val="20"/>
          <w:szCs w:val="20"/>
        </w:rPr>
        <w:tab/>
      </w:r>
    </w:p>
    <w:p w:rsidR="007C382E" w:rsidRPr="007F301B" w:rsidRDefault="007C382E" w:rsidP="007F301B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7F301B">
        <w:rPr>
          <w:rFonts w:ascii="Comic Sans MS" w:hAnsi="Comic Sans MS"/>
          <w:b/>
          <w:sz w:val="20"/>
          <w:szCs w:val="20"/>
        </w:rPr>
        <w:t>Kazanım 7: Dinledikleri/izlediklerinin anlamını kavrar.</w:t>
      </w:r>
    </w:p>
    <w:p w:rsidR="007C382E" w:rsidRPr="007F301B" w:rsidRDefault="007C382E" w:rsidP="007F301B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Göstergeleri: </w:t>
      </w:r>
      <w:r w:rsidRPr="007F301B">
        <w:rPr>
          <w:rFonts w:ascii="Comic Sans MS" w:hAnsi="Comic Sans MS"/>
          <w:sz w:val="20"/>
          <w:szCs w:val="20"/>
        </w:rPr>
        <w:t>Sözel yönergeleri yerine getirir.</w:t>
      </w:r>
    </w:p>
    <w:p w:rsidR="007C382E" w:rsidRDefault="007C382E" w:rsidP="0063376D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</w:p>
    <w:p w:rsidR="007C382E" w:rsidRDefault="007C382E" w:rsidP="0063376D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PSİKOMOTOR GELİŞİM</w:t>
      </w:r>
    </w:p>
    <w:p w:rsidR="007C382E" w:rsidRPr="007F301B" w:rsidRDefault="007C382E" w:rsidP="007F301B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7F301B">
        <w:rPr>
          <w:rFonts w:ascii="Comic Sans MS" w:hAnsi="Comic Sans MS"/>
          <w:b/>
          <w:sz w:val="20"/>
          <w:szCs w:val="20"/>
        </w:rPr>
        <w:t xml:space="preserve">Kazanım 2: Denge hareketleri yapar. </w:t>
      </w:r>
    </w:p>
    <w:p w:rsidR="007C382E" w:rsidRPr="007F301B" w:rsidRDefault="007C382E" w:rsidP="007F301B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7F301B">
        <w:rPr>
          <w:rFonts w:ascii="Comic Sans MS" w:hAnsi="Comic Sans MS"/>
          <w:b/>
          <w:sz w:val="20"/>
          <w:szCs w:val="20"/>
        </w:rPr>
        <w:t xml:space="preserve">Göstergeleri: </w:t>
      </w:r>
      <w:r w:rsidRPr="007F301B">
        <w:rPr>
          <w:rFonts w:ascii="Comic Sans MS" w:hAnsi="Comic Sans MS"/>
          <w:sz w:val="20"/>
          <w:szCs w:val="20"/>
        </w:rPr>
        <w:t>Tek ayak üzerinde durur. Tek ayak üzerinde sıçrar</w:t>
      </w:r>
    </w:p>
    <w:p w:rsidR="007C382E" w:rsidRPr="007F301B" w:rsidRDefault="007C382E" w:rsidP="007F301B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7F301B">
        <w:rPr>
          <w:rFonts w:ascii="Comic Sans MS" w:hAnsi="Comic Sans MS"/>
          <w:b/>
          <w:sz w:val="20"/>
          <w:szCs w:val="20"/>
        </w:rPr>
        <w:t xml:space="preserve">Kazanım 5: Müzik ve ritim eşliğinde hareket eder. </w:t>
      </w:r>
    </w:p>
    <w:p w:rsidR="007C382E" w:rsidRPr="001719B7" w:rsidRDefault="007C382E" w:rsidP="007F301B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7F301B">
        <w:rPr>
          <w:rFonts w:ascii="Comic Sans MS" w:hAnsi="Comic Sans MS"/>
          <w:b/>
          <w:sz w:val="20"/>
          <w:szCs w:val="20"/>
        </w:rPr>
        <w:t xml:space="preserve">Göstergeleri: </w:t>
      </w:r>
      <w:r w:rsidRPr="001719B7">
        <w:rPr>
          <w:rFonts w:ascii="Comic Sans MS" w:hAnsi="Comic Sans MS"/>
          <w:sz w:val="20"/>
          <w:szCs w:val="20"/>
        </w:rPr>
        <w:t>Müzik ve ritim eşliğinde dans eder.</w:t>
      </w:r>
    </w:p>
    <w:p w:rsidR="007C382E" w:rsidRPr="007F301B" w:rsidRDefault="007C382E" w:rsidP="007F301B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7F301B">
        <w:rPr>
          <w:rFonts w:ascii="Comic Sans MS" w:hAnsi="Comic Sans MS"/>
          <w:b/>
          <w:sz w:val="20"/>
          <w:szCs w:val="20"/>
        </w:rPr>
        <w:t>Kazanım 4: Küçük kas kullanımı gerektiren hareketleri yapar.</w:t>
      </w:r>
    </w:p>
    <w:p w:rsidR="007C382E" w:rsidRDefault="007C382E" w:rsidP="007F301B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7F301B">
        <w:rPr>
          <w:rFonts w:ascii="Comic Sans MS" w:hAnsi="Comic Sans MS"/>
          <w:b/>
          <w:sz w:val="20"/>
          <w:szCs w:val="20"/>
        </w:rPr>
        <w:t xml:space="preserve">Göstergeleri: </w:t>
      </w:r>
      <w:r w:rsidRPr="001719B7">
        <w:rPr>
          <w:rFonts w:ascii="Comic Sans MS" w:hAnsi="Comic Sans MS"/>
          <w:sz w:val="20"/>
          <w:szCs w:val="20"/>
        </w:rPr>
        <w:t>Değişik malzemeler kullanarak resim yapar.</w:t>
      </w:r>
      <w:r w:rsidRPr="001719B7">
        <w:t xml:space="preserve"> </w:t>
      </w:r>
      <w:r w:rsidRPr="001719B7">
        <w:rPr>
          <w:rFonts w:ascii="Comic Sans MS" w:hAnsi="Comic Sans MS"/>
          <w:sz w:val="20"/>
          <w:szCs w:val="20"/>
        </w:rPr>
        <w:t>Nesneleri yeni şekiller oluşturacak biçimde bir araya getirir.  Nesneleri kopartır/yırtar.</w:t>
      </w:r>
      <w:r w:rsidRPr="001719B7">
        <w:t xml:space="preserve"> </w:t>
      </w:r>
      <w:r w:rsidRPr="001719B7">
        <w:rPr>
          <w:rFonts w:ascii="Comic Sans MS" w:hAnsi="Comic Sans MS"/>
          <w:sz w:val="20"/>
          <w:szCs w:val="20"/>
        </w:rPr>
        <w:t>Malzemeleri keser. Malzemeleri yapıştırır.</w:t>
      </w:r>
      <w:r w:rsidRPr="001719B7">
        <w:t xml:space="preserve"> </w:t>
      </w:r>
      <w:r w:rsidRPr="001719B7">
        <w:rPr>
          <w:rFonts w:ascii="Comic Sans MS" w:hAnsi="Comic Sans MS"/>
          <w:sz w:val="20"/>
          <w:szCs w:val="20"/>
        </w:rPr>
        <w:t>Kalemi doğru tutar. Kalem kontrolünü sağlar</w:t>
      </w:r>
    </w:p>
    <w:p w:rsidR="007C382E" w:rsidRDefault="007C382E" w:rsidP="0063376D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</w:p>
    <w:p w:rsidR="007C382E" w:rsidRDefault="007C382E" w:rsidP="0063376D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</w:p>
    <w:p w:rsidR="007C382E" w:rsidRDefault="007C382E" w:rsidP="0063376D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SOSYAL VE DUYGUSAL GELİŞİM</w:t>
      </w:r>
    </w:p>
    <w:p w:rsidR="007C382E" w:rsidRDefault="007C382E" w:rsidP="0063376D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1719B7">
        <w:rPr>
          <w:rFonts w:ascii="Comic Sans MS" w:hAnsi="Comic Sans MS"/>
          <w:b/>
          <w:sz w:val="20"/>
          <w:szCs w:val="20"/>
        </w:rPr>
        <w:t>Kazanım 1: Kendisine ait özellikleri tanıtır.</w:t>
      </w:r>
    </w:p>
    <w:p w:rsidR="007C382E" w:rsidRPr="001719B7" w:rsidRDefault="007C382E" w:rsidP="0063376D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1719B7">
        <w:rPr>
          <w:rFonts w:ascii="Comic Sans MS" w:hAnsi="Comic Sans MS"/>
          <w:b/>
          <w:sz w:val="20"/>
          <w:szCs w:val="20"/>
        </w:rPr>
        <w:t xml:space="preserve">Göstergeleri: </w:t>
      </w:r>
      <w:r w:rsidRPr="001719B7">
        <w:rPr>
          <w:rFonts w:ascii="Comic Sans MS" w:hAnsi="Comic Sans MS"/>
          <w:sz w:val="20"/>
          <w:szCs w:val="20"/>
        </w:rPr>
        <w:t>Adını-soyadını söyler.</w:t>
      </w:r>
    </w:p>
    <w:p w:rsidR="007C382E" w:rsidRPr="007F301B" w:rsidRDefault="007C382E" w:rsidP="007F301B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7F301B">
        <w:rPr>
          <w:rFonts w:ascii="Comic Sans MS" w:hAnsi="Comic Sans MS"/>
          <w:b/>
          <w:sz w:val="20"/>
          <w:szCs w:val="20"/>
        </w:rPr>
        <w:t xml:space="preserve">Kazanım 3: Kendini yaratıcı yollarla ifade eder. </w:t>
      </w:r>
    </w:p>
    <w:p w:rsidR="007C382E" w:rsidRPr="007F301B" w:rsidRDefault="007C382E" w:rsidP="007F301B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7F301B">
        <w:rPr>
          <w:rFonts w:ascii="Comic Sans MS" w:hAnsi="Comic Sans MS"/>
          <w:b/>
          <w:sz w:val="20"/>
          <w:szCs w:val="20"/>
        </w:rPr>
        <w:t xml:space="preserve">Göstergeleri: </w:t>
      </w:r>
      <w:r w:rsidRPr="001719B7">
        <w:rPr>
          <w:rFonts w:ascii="Comic Sans MS" w:hAnsi="Comic Sans MS"/>
          <w:sz w:val="20"/>
          <w:szCs w:val="20"/>
        </w:rPr>
        <w:t>Özgün özellikler taşıyan ürünler oluşturur.</w:t>
      </w:r>
    </w:p>
    <w:p w:rsidR="007C382E" w:rsidRPr="001719B7" w:rsidRDefault="007C382E" w:rsidP="001719B7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1719B7">
        <w:rPr>
          <w:rFonts w:ascii="Comic Sans MS" w:hAnsi="Comic Sans MS"/>
          <w:b/>
          <w:sz w:val="20"/>
          <w:szCs w:val="20"/>
        </w:rPr>
        <w:t>Kazanım 4: Küçük kas kullanımı gerektiren hareketleri yapar.</w:t>
      </w:r>
    </w:p>
    <w:p w:rsidR="007C382E" w:rsidRPr="001719B7" w:rsidRDefault="007C382E" w:rsidP="001719B7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1719B7">
        <w:rPr>
          <w:rFonts w:ascii="Comic Sans MS" w:hAnsi="Comic Sans MS"/>
          <w:b/>
          <w:sz w:val="20"/>
          <w:szCs w:val="20"/>
        </w:rPr>
        <w:t xml:space="preserve">Göstergeleri: </w:t>
      </w:r>
      <w:r w:rsidRPr="001719B7">
        <w:rPr>
          <w:rFonts w:ascii="Comic Sans MS" w:hAnsi="Comic Sans MS"/>
          <w:sz w:val="20"/>
          <w:szCs w:val="20"/>
        </w:rPr>
        <w:t>Değişik malzemeler kullanarak resim yapar</w:t>
      </w:r>
    </w:p>
    <w:p w:rsidR="007C382E" w:rsidRPr="0063376D" w:rsidRDefault="007C382E" w:rsidP="0063376D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3376D">
        <w:rPr>
          <w:rFonts w:ascii="Comic Sans MS" w:hAnsi="Comic Sans MS"/>
          <w:b/>
          <w:sz w:val="20"/>
          <w:szCs w:val="20"/>
        </w:rPr>
        <w:t>Kazanım 7: Bir işi ya da görevi başarmak için kendini güdüler.</w:t>
      </w:r>
    </w:p>
    <w:p w:rsidR="007C382E" w:rsidRPr="001719B7" w:rsidRDefault="007C382E" w:rsidP="0063376D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63376D">
        <w:rPr>
          <w:rFonts w:ascii="Comic Sans MS" w:hAnsi="Comic Sans MS"/>
          <w:b/>
          <w:sz w:val="20"/>
          <w:szCs w:val="20"/>
        </w:rPr>
        <w:t xml:space="preserve">Göstergeleri: </w:t>
      </w:r>
      <w:r w:rsidRPr="001719B7">
        <w:rPr>
          <w:rFonts w:ascii="Comic Sans MS" w:hAnsi="Comic Sans MS"/>
          <w:sz w:val="20"/>
          <w:szCs w:val="20"/>
        </w:rPr>
        <w:t>Başladığı işi zamanında bitirmek için çaba gösterir.</w:t>
      </w:r>
    </w:p>
    <w:p w:rsidR="007C382E" w:rsidRPr="0063376D" w:rsidRDefault="007C382E" w:rsidP="0063376D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3376D">
        <w:rPr>
          <w:rFonts w:ascii="Comic Sans MS" w:hAnsi="Comic Sans MS"/>
          <w:b/>
          <w:sz w:val="20"/>
          <w:szCs w:val="20"/>
        </w:rPr>
        <w:t>Kazanım12. Değişik ortamlardaki kurallara uyar.</w:t>
      </w:r>
    </w:p>
    <w:p w:rsidR="007C382E" w:rsidRDefault="007C382E" w:rsidP="0063376D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63376D">
        <w:rPr>
          <w:rFonts w:ascii="Comic Sans MS" w:hAnsi="Comic Sans MS"/>
          <w:b/>
          <w:sz w:val="20"/>
          <w:szCs w:val="20"/>
        </w:rPr>
        <w:t xml:space="preserve">Göstergeler: </w:t>
      </w:r>
      <w:r w:rsidRPr="001719B7">
        <w:rPr>
          <w:rFonts w:ascii="Comic Sans MS" w:hAnsi="Comic Sans MS"/>
          <w:sz w:val="20"/>
          <w:szCs w:val="20"/>
        </w:rPr>
        <w:t>Değişik ortamlardaki kuralların belirlenmesinde düşüncesini söyler.</w:t>
      </w:r>
    </w:p>
    <w:p w:rsidR="007C382E" w:rsidRDefault="007C382E" w:rsidP="0063376D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</w:p>
    <w:p w:rsidR="007C382E" w:rsidRPr="001719B7" w:rsidRDefault="007C382E" w:rsidP="001719B7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ÖZ</w:t>
      </w:r>
      <w:r w:rsidRPr="001719B7">
        <w:rPr>
          <w:rFonts w:ascii="Comic Sans MS" w:hAnsi="Comic Sans MS"/>
          <w:b/>
          <w:sz w:val="20"/>
          <w:szCs w:val="20"/>
        </w:rPr>
        <w:t>BAKIM BECERİLERİ</w:t>
      </w:r>
    </w:p>
    <w:p w:rsidR="007C382E" w:rsidRPr="001719B7" w:rsidRDefault="007C382E" w:rsidP="001719B7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1719B7">
        <w:rPr>
          <w:rFonts w:ascii="Comic Sans MS" w:hAnsi="Comic Sans MS"/>
          <w:b/>
          <w:sz w:val="20"/>
          <w:szCs w:val="20"/>
        </w:rPr>
        <w:t xml:space="preserve">Kazanım 2. Giyinme ile ilgili işleri yapar. </w:t>
      </w:r>
    </w:p>
    <w:p w:rsidR="007C382E" w:rsidRDefault="007C382E" w:rsidP="001719B7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1719B7">
        <w:rPr>
          <w:rFonts w:ascii="Comic Sans MS" w:hAnsi="Comic Sans MS"/>
          <w:b/>
          <w:sz w:val="20"/>
          <w:szCs w:val="20"/>
        </w:rPr>
        <w:t>Göstergeleri:</w:t>
      </w:r>
      <w:r w:rsidRPr="001719B7">
        <w:rPr>
          <w:rFonts w:ascii="Comic Sans MS" w:hAnsi="Comic Sans MS"/>
          <w:sz w:val="20"/>
          <w:szCs w:val="20"/>
        </w:rPr>
        <w:t xml:space="preserve"> Giysilerini Çıkarır. Giysilerini Giyer. Ayakkabı bağcıklarını çözer.</w:t>
      </w:r>
    </w:p>
    <w:p w:rsidR="007C382E" w:rsidRDefault="007C382E" w:rsidP="0063376D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</w:p>
    <w:p w:rsidR="007C382E" w:rsidRDefault="007C382E" w:rsidP="0063376D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</w:p>
    <w:p w:rsidR="007C382E" w:rsidRDefault="007C382E" w:rsidP="00D478C3">
      <w:pPr>
        <w:pStyle w:val="NoSpacing"/>
        <w:rPr>
          <w:rFonts w:ascii="Comic Sans MS" w:hAnsi="Comic Sans MS"/>
          <w:sz w:val="20"/>
          <w:szCs w:val="20"/>
        </w:rPr>
      </w:pPr>
    </w:p>
    <w:p w:rsidR="007C382E" w:rsidRPr="00D478C3" w:rsidRDefault="007C382E" w:rsidP="00D478C3">
      <w:pPr>
        <w:pStyle w:val="NoSpacing"/>
        <w:rPr>
          <w:rFonts w:ascii="Comic Sans MS" w:hAnsi="Comic Sans MS"/>
          <w:sz w:val="20"/>
          <w:szCs w:val="20"/>
        </w:rPr>
      </w:pPr>
    </w:p>
    <w:p w:rsidR="007C382E" w:rsidRDefault="007C382E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7C382E" w:rsidRPr="0044246D" w:rsidRDefault="007C382E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44246D">
        <w:rPr>
          <w:rFonts w:ascii="Comic Sans MS" w:hAnsi="Comic Sans MS"/>
          <w:b/>
          <w:sz w:val="20"/>
          <w:szCs w:val="20"/>
        </w:rPr>
        <w:t xml:space="preserve">KAVRAMLAR                                                         </w:t>
      </w:r>
    </w:p>
    <w:p w:rsidR="007C382E" w:rsidRDefault="007C382E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D478C3">
        <w:rPr>
          <w:rFonts w:ascii="Comic Sans MS" w:hAnsi="Comic Sans MS"/>
          <w:sz w:val="20"/>
          <w:szCs w:val="20"/>
        </w:rPr>
        <w:t>Mutlu-Üzgün</w:t>
      </w:r>
      <w:r>
        <w:rPr>
          <w:rFonts w:ascii="Comic Sans MS" w:hAnsi="Comic Sans MS"/>
          <w:sz w:val="20"/>
          <w:szCs w:val="20"/>
        </w:rPr>
        <w:t xml:space="preserve">                                                                </w:t>
      </w:r>
    </w:p>
    <w:p w:rsidR="007C382E" w:rsidRPr="00D478C3" w:rsidRDefault="007C382E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R</w:t>
      </w:r>
      <w:r w:rsidRPr="00D478C3">
        <w:rPr>
          <w:rFonts w:ascii="Comic Sans MS" w:hAnsi="Comic Sans MS"/>
          <w:sz w:val="20"/>
          <w:szCs w:val="20"/>
        </w:rPr>
        <w:t>enkler</w:t>
      </w:r>
      <w:r>
        <w:rPr>
          <w:rFonts w:ascii="Comic Sans MS" w:hAnsi="Comic Sans MS"/>
          <w:sz w:val="20"/>
          <w:szCs w:val="20"/>
        </w:rPr>
        <w:t xml:space="preserve"> (kırmızı-mavi)                                         </w:t>
      </w:r>
    </w:p>
    <w:p w:rsidR="007C382E" w:rsidRPr="00D478C3" w:rsidRDefault="007C382E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Büyük-</w:t>
      </w:r>
      <w:r w:rsidRPr="00D478C3">
        <w:rPr>
          <w:rFonts w:ascii="Comic Sans MS" w:hAnsi="Comic Sans MS"/>
          <w:sz w:val="20"/>
          <w:szCs w:val="20"/>
        </w:rPr>
        <w:t>Küçük</w:t>
      </w:r>
      <w:r>
        <w:rPr>
          <w:rFonts w:ascii="Comic Sans MS" w:hAnsi="Comic Sans MS"/>
          <w:sz w:val="20"/>
          <w:szCs w:val="20"/>
        </w:rPr>
        <w:t xml:space="preserve">                                                  </w:t>
      </w:r>
    </w:p>
    <w:p w:rsidR="007C382E" w:rsidRDefault="007C382E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Şekiller (daire / çember)</w:t>
      </w:r>
    </w:p>
    <w:p w:rsidR="007C382E" w:rsidRDefault="007C382E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D478C3">
        <w:rPr>
          <w:rFonts w:ascii="Comic Sans MS" w:hAnsi="Comic Sans MS"/>
          <w:sz w:val="20"/>
          <w:szCs w:val="20"/>
        </w:rPr>
        <w:t>1 Rakamı</w:t>
      </w:r>
    </w:p>
    <w:p w:rsidR="007C382E" w:rsidRDefault="007C382E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Aynı-farklı</w:t>
      </w:r>
    </w:p>
    <w:p w:rsidR="007C382E" w:rsidRDefault="007C382E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7C382E" w:rsidRPr="0044246D" w:rsidRDefault="007C382E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ALAN GE</w:t>
      </w:r>
      <w:r w:rsidRPr="0044246D">
        <w:rPr>
          <w:rFonts w:ascii="Comic Sans MS" w:hAnsi="Comic Sans MS"/>
          <w:b/>
          <w:sz w:val="20"/>
          <w:szCs w:val="20"/>
        </w:rPr>
        <w:t>ZİLERİ</w:t>
      </w:r>
    </w:p>
    <w:p w:rsidR="007C382E" w:rsidRDefault="007C382E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4246D">
        <w:rPr>
          <w:rFonts w:ascii="Comic Sans MS" w:hAnsi="Comic Sans MS"/>
          <w:sz w:val="20"/>
          <w:szCs w:val="20"/>
        </w:rPr>
        <w:t>Çocuklara okul gezdirilir. Çocuklar okul personeliyle tanıştırılır.</w:t>
      </w:r>
    </w:p>
    <w:p w:rsidR="007C382E" w:rsidRDefault="007C382E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7C382E" w:rsidRPr="00692D5A" w:rsidRDefault="007C382E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692D5A">
        <w:rPr>
          <w:rFonts w:ascii="Comic Sans MS" w:hAnsi="Comic Sans MS"/>
          <w:b/>
          <w:sz w:val="20"/>
          <w:szCs w:val="20"/>
        </w:rPr>
        <w:t>BELİRLİ GÜN VE HAFTALAR</w:t>
      </w:r>
    </w:p>
    <w:p w:rsidR="007C382E" w:rsidRDefault="007C382E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İlköğretim haftası</w:t>
      </w:r>
      <w:r w:rsidRPr="0044246D">
        <w:rPr>
          <w:rFonts w:ascii="Comic Sans MS" w:hAnsi="Comic Sans MS"/>
          <w:sz w:val="20"/>
          <w:szCs w:val="20"/>
        </w:rPr>
        <w:tab/>
      </w:r>
    </w:p>
    <w:p w:rsidR="007C382E" w:rsidRDefault="007C382E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7C382E" w:rsidRDefault="007C382E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7C382E" w:rsidRPr="0044246D" w:rsidRDefault="007C382E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44246D">
        <w:rPr>
          <w:rFonts w:ascii="Comic Sans MS" w:hAnsi="Comic Sans MS"/>
          <w:b/>
          <w:sz w:val="20"/>
          <w:szCs w:val="20"/>
        </w:rPr>
        <w:t>AİLE KATILIMI</w:t>
      </w:r>
    </w:p>
    <w:p w:rsidR="007C382E" w:rsidRDefault="007C382E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4246D">
        <w:rPr>
          <w:rFonts w:ascii="Comic Sans MS" w:hAnsi="Comic Sans MS"/>
          <w:sz w:val="20"/>
          <w:szCs w:val="20"/>
        </w:rPr>
        <w:t>O ay için belirlenen kazanımlara göre evde ve okulda ailelerle birlikte yapılacak etkinlikler yazılır.</w:t>
      </w:r>
    </w:p>
    <w:p w:rsidR="007C382E" w:rsidRPr="00692D5A" w:rsidRDefault="007C382E" w:rsidP="00692D5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92D5A">
        <w:rPr>
          <w:rFonts w:ascii="Comic Sans MS" w:hAnsi="Comic Sans MS"/>
          <w:sz w:val="20"/>
          <w:szCs w:val="20"/>
        </w:rPr>
        <w:t>Ailelerle veli toplantısı yapılır.</w:t>
      </w:r>
    </w:p>
    <w:p w:rsidR="007C382E" w:rsidRPr="00692D5A" w:rsidRDefault="007C382E" w:rsidP="00692D5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92D5A">
        <w:rPr>
          <w:rFonts w:ascii="Comic Sans MS" w:hAnsi="Comic Sans MS"/>
          <w:sz w:val="20"/>
          <w:szCs w:val="20"/>
        </w:rPr>
        <w:t>Ebeveynlerin eğitim</w:t>
      </w:r>
    </w:p>
    <w:p w:rsidR="007C382E" w:rsidRPr="00692D5A" w:rsidRDefault="007C382E" w:rsidP="00692D5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G</w:t>
      </w:r>
      <w:r w:rsidRPr="00692D5A">
        <w:rPr>
          <w:rFonts w:ascii="Comic Sans MS" w:hAnsi="Comic Sans MS"/>
          <w:sz w:val="20"/>
          <w:szCs w:val="20"/>
        </w:rPr>
        <w:t>ereksinimlerini  belirlemeye yönelik “Aile Eğitimi İhtiyaç Belirleme Formu” uygulanır.</w:t>
      </w:r>
    </w:p>
    <w:p w:rsidR="007C382E" w:rsidRPr="00692D5A" w:rsidRDefault="007C382E" w:rsidP="00692D5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92D5A">
        <w:rPr>
          <w:rFonts w:ascii="Comic Sans MS" w:hAnsi="Comic Sans MS"/>
          <w:sz w:val="20"/>
          <w:szCs w:val="20"/>
        </w:rPr>
        <w:t>Çocuğunuza okulda ki ilk gününün nasıl geçtiğini sorunuz.</w:t>
      </w:r>
    </w:p>
    <w:p w:rsidR="007C382E" w:rsidRPr="00692D5A" w:rsidRDefault="007C382E" w:rsidP="00692D5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92D5A">
        <w:rPr>
          <w:rFonts w:ascii="Comic Sans MS" w:hAnsi="Comic Sans MS"/>
          <w:sz w:val="20"/>
          <w:szCs w:val="20"/>
        </w:rPr>
        <w:t>Öğretmeninin ve arkadaşlarının isimlerini söylemesini isteyiniz.</w:t>
      </w:r>
    </w:p>
    <w:p w:rsidR="007C382E" w:rsidRPr="00692D5A" w:rsidRDefault="007C382E" w:rsidP="00692D5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92D5A">
        <w:rPr>
          <w:rFonts w:ascii="Comic Sans MS" w:hAnsi="Comic Sans MS"/>
          <w:sz w:val="20"/>
          <w:szCs w:val="20"/>
        </w:rPr>
        <w:t>Evde çocuğunuzdan, pijamasını kendinin giymesini, çıkardığı eşyasını katlayıp dolabına koymasını, odasını toplamasını isteyiniz.</w:t>
      </w:r>
    </w:p>
    <w:p w:rsidR="007C382E" w:rsidRPr="00692D5A" w:rsidRDefault="007C382E" w:rsidP="00692D5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92D5A">
        <w:rPr>
          <w:rFonts w:ascii="Comic Sans MS" w:hAnsi="Comic Sans MS"/>
          <w:sz w:val="20"/>
          <w:szCs w:val="20"/>
        </w:rPr>
        <w:t>Evde çocuğunuzdan size yardım etmesini isteyin.( sofra kurma, toplama, toz alma gibi) yapabilecekleri görevler verin.</w:t>
      </w:r>
    </w:p>
    <w:p w:rsidR="007C382E" w:rsidRPr="00692D5A" w:rsidRDefault="007C382E" w:rsidP="00692D5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92D5A">
        <w:rPr>
          <w:rFonts w:ascii="Comic Sans MS" w:hAnsi="Comic Sans MS"/>
          <w:sz w:val="20"/>
          <w:szCs w:val="20"/>
        </w:rPr>
        <w:t>Kardeşi ya da arkadaşıyla oyuncaklarını paylaşmasını isteyin.</w:t>
      </w:r>
    </w:p>
    <w:p w:rsidR="007C382E" w:rsidRPr="00692D5A" w:rsidRDefault="007C382E" w:rsidP="00692D5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92D5A">
        <w:rPr>
          <w:rFonts w:ascii="Comic Sans MS" w:hAnsi="Comic Sans MS"/>
          <w:sz w:val="20"/>
          <w:szCs w:val="20"/>
        </w:rPr>
        <w:t>Çocuğunuzdan çevresinde gördüğü büyük ve küçük nesneleri söylemesini isteyiniz.</w:t>
      </w:r>
    </w:p>
    <w:p w:rsidR="007C382E" w:rsidRPr="00692D5A" w:rsidRDefault="007C382E" w:rsidP="00692D5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92D5A">
        <w:rPr>
          <w:rFonts w:ascii="Comic Sans MS" w:hAnsi="Comic Sans MS"/>
          <w:sz w:val="20"/>
          <w:szCs w:val="20"/>
        </w:rPr>
        <w:t>Çocuğunuzdan  öğrendiği sofra kurallarını evde yemek yerken uygulamasını isteyiniz.</w:t>
      </w:r>
    </w:p>
    <w:p w:rsidR="007C382E" w:rsidRPr="00692D5A" w:rsidRDefault="007C382E" w:rsidP="00692D5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7C382E" w:rsidRDefault="007C382E" w:rsidP="00D478C3">
      <w:pPr>
        <w:pStyle w:val="NoSpacing"/>
        <w:rPr>
          <w:rFonts w:ascii="Comic Sans MS" w:hAnsi="Comic Sans MS"/>
          <w:sz w:val="20"/>
          <w:szCs w:val="20"/>
        </w:rPr>
      </w:pPr>
    </w:p>
    <w:p w:rsidR="007C382E" w:rsidRDefault="007C382E" w:rsidP="00D478C3">
      <w:pPr>
        <w:pStyle w:val="NoSpacing"/>
        <w:rPr>
          <w:rFonts w:ascii="Comic Sans MS" w:hAnsi="Comic Sans MS"/>
          <w:sz w:val="20"/>
          <w:szCs w:val="20"/>
        </w:rPr>
      </w:pPr>
    </w:p>
    <w:p w:rsidR="007C382E" w:rsidRDefault="007C382E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44246D">
        <w:rPr>
          <w:rFonts w:ascii="Comic Sans MS" w:hAnsi="Comic Sans MS"/>
          <w:b/>
          <w:sz w:val="20"/>
          <w:szCs w:val="20"/>
        </w:rPr>
        <w:t>DEĞERLENDİRME</w:t>
      </w:r>
    </w:p>
    <w:p w:rsidR="007C382E" w:rsidRDefault="007C382E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7C382E" w:rsidRDefault="007C382E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7C382E" w:rsidRDefault="007C382E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7C382E" w:rsidRDefault="007C382E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7C382E" w:rsidRDefault="007C382E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7C382E" w:rsidRDefault="007C382E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7C382E" w:rsidRDefault="007C382E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7C382E" w:rsidRDefault="007C382E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</w:p>
    <w:p w:rsidR="007C382E" w:rsidRDefault="007C382E" w:rsidP="00D478C3">
      <w:pPr>
        <w:pStyle w:val="NoSpacing"/>
        <w:rPr>
          <w:rFonts w:ascii="Comic Sans MS" w:hAnsi="Comic Sans MS"/>
          <w:sz w:val="20"/>
          <w:szCs w:val="20"/>
        </w:rPr>
      </w:pPr>
    </w:p>
    <w:p w:rsidR="007C382E" w:rsidRPr="00D478C3" w:rsidRDefault="007C382E" w:rsidP="00D478C3">
      <w:pPr>
        <w:pStyle w:val="NoSpacing"/>
        <w:rPr>
          <w:rFonts w:ascii="Comic Sans MS" w:hAnsi="Comic Sans MS"/>
          <w:sz w:val="20"/>
          <w:szCs w:val="20"/>
        </w:rPr>
      </w:pPr>
      <w:r w:rsidRPr="0044246D">
        <w:rPr>
          <w:rFonts w:ascii="Comic Sans MS" w:hAnsi="Comic Sans MS"/>
          <w:sz w:val="20"/>
          <w:szCs w:val="20"/>
        </w:rPr>
        <w:t>Eğitim yılı boyunca her çocuk için “Gelişim Gözlem Formu” doldurulur. Eylül ayında “Okul Tanıtım ve Aileyi Tanıma Dosyasında Bulunan Formlar” , “Aile Eğitimi İhtiyaç Belirleme Formu” ve “Aile Katılım Formu” uygulanır. Eylül, Ocak ve Haziran aylarında her çocuk için “Gelişim Raporu” doldurulur.</w:t>
      </w:r>
    </w:p>
    <w:sectPr w:rsidR="007C382E" w:rsidRPr="00D478C3" w:rsidSect="00497BC7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382E" w:rsidRDefault="007C382E" w:rsidP="00806A98">
      <w:pPr>
        <w:spacing w:after="0" w:line="240" w:lineRule="auto"/>
      </w:pPr>
      <w:r>
        <w:separator/>
      </w:r>
    </w:p>
  </w:endnote>
  <w:endnote w:type="continuationSeparator" w:id="0">
    <w:p w:rsidR="007C382E" w:rsidRDefault="007C382E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82E" w:rsidRDefault="007C382E">
    <w:pPr>
      <w:pStyle w:val="Footer"/>
    </w:pPr>
  </w:p>
  <w:p w:rsidR="007C382E" w:rsidRDefault="007C382E">
    <w:pPr>
      <w:pStyle w:val="Footer"/>
    </w:pPr>
  </w:p>
  <w:p w:rsidR="007C382E" w:rsidRDefault="007C382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382E" w:rsidRDefault="007C382E" w:rsidP="00806A98">
      <w:pPr>
        <w:spacing w:after="0" w:line="240" w:lineRule="auto"/>
      </w:pPr>
      <w:r>
        <w:separator/>
      </w:r>
    </w:p>
  </w:footnote>
  <w:footnote w:type="continuationSeparator" w:id="0">
    <w:p w:rsidR="007C382E" w:rsidRDefault="007C382E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91A2CD2"/>
    <w:multiLevelType w:val="hybridMultilevel"/>
    <w:tmpl w:val="561284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5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 w:numId="16">
    <w:abstractNumId w:val="14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306BF"/>
    <w:rsid w:val="000614C2"/>
    <w:rsid w:val="000867DE"/>
    <w:rsid w:val="000F3B1A"/>
    <w:rsid w:val="000F50AB"/>
    <w:rsid w:val="00113F35"/>
    <w:rsid w:val="0015787C"/>
    <w:rsid w:val="00165788"/>
    <w:rsid w:val="001719B7"/>
    <w:rsid w:val="0018560E"/>
    <w:rsid w:val="001A45E0"/>
    <w:rsid w:val="001B09CB"/>
    <w:rsid w:val="001D0122"/>
    <w:rsid w:val="001F341C"/>
    <w:rsid w:val="001F4B0C"/>
    <w:rsid w:val="002134AD"/>
    <w:rsid w:val="00216154"/>
    <w:rsid w:val="002201E3"/>
    <w:rsid w:val="00255F00"/>
    <w:rsid w:val="002A1BCC"/>
    <w:rsid w:val="002B5687"/>
    <w:rsid w:val="002C40DB"/>
    <w:rsid w:val="002D4744"/>
    <w:rsid w:val="0030759F"/>
    <w:rsid w:val="003A2AC5"/>
    <w:rsid w:val="003C0F4A"/>
    <w:rsid w:val="003C2D3A"/>
    <w:rsid w:val="003D54E4"/>
    <w:rsid w:val="003E254C"/>
    <w:rsid w:val="00411C7A"/>
    <w:rsid w:val="00430623"/>
    <w:rsid w:val="00436F22"/>
    <w:rsid w:val="0044246D"/>
    <w:rsid w:val="00445C4B"/>
    <w:rsid w:val="00446ED2"/>
    <w:rsid w:val="00455396"/>
    <w:rsid w:val="00497BC7"/>
    <w:rsid w:val="004C5BC8"/>
    <w:rsid w:val="004D43D6"/>
    <w:rsid w:val="004D71CA"/>
    <w:rsid w:val="004E21F3"/>
    <w:rsid w:val="004E2C35"/>
    <w:rsid w:val="004F21E0"/>
    <w:rsid w:val="004F353B"/>
    <w:rsid w:val="00504F68"/>
    <w:rsid w:val="00521BB8"/>
    <w:rsid w:val="00527203"/>
    <w:rsid w:val="00577EBE"/>
    <w:rsid w:val="0059067C"/>
    <w:rsid w:val="005B492E"/>
    <w:rsid w:val="005C3EC7"/>
    <w:rsid w:val="005C5442"/>
    <w:rsid w:val="005D35FA"/>
    <w:rsid w:val="00606435"/>
    <w:rsid w:val="0063376D"/>
    <w:rsid w:val="0064489B"/>
    <w:rsid w:val="006836CC"/>
    <w:rsid w:val="00692D5A"/>
    <w:rsid w:val="006A6B3E"/>
    <w:rsid w:val="006D28C4"/>
    <w:rsid w:val="006D6401"/>
    <w:rsid w:val="00764F63"/>
    <w:rsid w:val="007706DB"/>
    <w:rsid w:val="00794DDE"/>
    <w:rsid w:val="007C382E"/>
    <w:rsid w:val="007F301B"/>
    <w:rsid w:val="00801C8B"/>
    <w:rsid w:val="00806A98"/>
    <w:rsid w:val="0085733F"/>
    <w:rsid w:val="008637FB"/>
    <w:rsid w:val="00890E89"/>
    <w:rsid w:val="008978B2"/>
    <w:rsid w:val="008B7296"/>
    <w:rsid w:val="008E20FE"/>
    <w:rsid w:val="00912394"/>
    <w:rsid w:val="009319CC"/>
    <w:rsid w:val="009367C8"/>
    <w:rsid w:val="00942E94"/>
    <w:rsid w:val="00953F4E"/>
    <w:rsid w:val="00954DBC"/>
    <w:rsid w:val="009A20AC"/>
    <w:rsid w:val="009A586A"/>
    <w:rsid w:val="00A0112F"/>
    <w:rsid w:val="00A10CBE"/>
    <w:rsid w:val="00A137A6"/>
    <w:rsid w:val="00A16277"/>
    <w:rsid w:val="00A62724"/>
    <w:rsid w:val="00A74474"/>
    <w:rsid w:val="00A85CB0"/>
    <w:rsid w:val="00A93841"/>
    <w:rsid w:val="00AD00DF"/>
    <w:rsid w:val="00AE274C"/>
    <w:rsid w:val="00AE611F"/>
    <w:rsid w:val="00B131D1"/>
    <w:rsid w:val="00B64698"/>
    <w:rsid w:val="00BA482B"/>
    <w:rsid w:val="00BB3A48"/>
    <w:rsid w:val="00BC6104"/>
    <w:rsid w:val="00BE067A"/>
    <w:rsid w:val="00C110B3"/>
    <w:rsid w:val="00C3789F"/>
    <w:rsid w:val="00C644FA"/>
    <w:rsid w:val="00C66B23"/>
    <w:rsid w:val="00C903B4"/>
    <w:rsid w:val="00CA20A7"/>
    <w:rsid w:val="00CE6E6F"/>
    <w:rsid w:val="00D01E43"/>
    <w:rsid w:val="00D478C3"/>
    <w:rsid w:val="00D75021"/>
    <w:rsid w:val="00D7623F"/>
    <w:rsid w:val="00D94A26"/>
    <w:rsid w:val="00DF1BFE"/>
    <w:rsid w:val="00E1402F"/>
    <w:rsid w:val="00E4402B"/>
    <w:rsid w:val="00E47557"/>
    <w:rsid w:val="00E823BB"/>
    <w:rsid w:val="00E8439E"/>
    <w:rsid w:val="00E9611D"/>
    <w:rsid w:val="00EC6C15"/>
    <w:rsid w:val="00ED34F9"/>
    <w:rsid w:val="00ED6BD1"/>
    <w:rsid w:val="00ED7DEF"/>
    <w:rsid w:val="00EE47F4"/>
    <w:rsid w:val="00EF1A06"/>
    <w:rsid w:val="00F25426"/>
    <w:rsid w:val="00F300A9"/>
    <w:rsid w:val="00F41E99"/>
    <w:rsid w:val="00F53DE0"/>
    <w:rsid w:val="00F61B8B"/>
    <w:rsid w:val="00F875E3"/>
    <w:rsid w:val="00F91FFA"/>
    <w:rsid w:val="00F92AFE"/>
    <w:rsid w:val="00FC374B"/>
    <w:rsid w:val="00FC771F"/>
    <w:rsid w:val="00FE1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74C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eParagraf1"/>
    <w:uiPriority w:val="99"/>
    <w:locked/>
    <w:rsid w:val="00A1627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basedOn w:val="DefaultParagraphFont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2327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7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7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7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3</Pages>
  <Words>593</Words>
  <Characters>3382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10</cp:revision>
  <dcterms:created xsi:type="dcterms:W3CDTF">2015-07-28T16:12:00Z</dcterms:created>
  <dcterms:modified xsi:type="dcterms:W3CDTF">2016-08-28T21:38:00Z</dcterms:modified>
</cp:coreProperties>
</file>